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304E8" w14:textId="77777777" w:rsidR="00865350" w:rsidRDefault="00997F14" w:rsidP="00865350">
      <w:pPr>
        <w:spacing w:line="240" w:lineRule="auto"/>
        <w:jc w:val="right"/>
        <w:rPr>
          <w:rFonts w:ascii="Corbel" w:hAnsi="Corbel"/>
          <w:bCs/>
          <w:i/>
        </w:rPr>
      </w:pPr>
      <w:r w:rsidRPr="00CC03E9">
        <w:rPr>
          <w:rFonts w:ascii="Corbel" w:hAnsi="Corbel"/>
          <w:b/>
          <w:bCs/>
        </w:rPr>
        <w:t xml:space="preserve">   </w:t>
      </w:r>
      <w:r w:rsidR="00CD6897" w:rsidRPr="00CC03E9">
        <w:rPr>
          <w:rFonts w:ascii="Corbel" w:hAnsi="Corbel"/>
          <w:b/>
          <w:bCs/>
        </w:rPr>
        <w:tab/>
      </w:r>
      <w:r w:rsidR="00CD6897" w:rsidRPr="00CC03E9">
        <w:rPr>
          <w:rFonts w:ascii="Corbel" w:hAnsi="Corbel"/>
          <w:b/>
          <w:bCs/>
        </w:rPr>
        <w:tab/>
      </w:r>
      <w:r w:rsidR="00CD6897" w:rsidRPr="00CC03E9">
        <w:rPr>
          <w:rFonts w:ascii="Corbel" w:hAnsi="Corbel"/>
          <w:b/>
          <w:bCs/>
        </w:rPr>
        <w:tab/>
      </w:r>
      <w:r w:rsidR="00CD6897" w:rsidRPr="00CC03E9">
        <w:rPr>
          <w:rFonts w:ascii="Corbel" w:hAnsi="Corbel"/>
          <w:b/>
          <w:bCs/>
        </w:rPr>
        <w:tab/>
      </w:r>
      <w:r w:rsidR="00CD6897" w:rsidRPr="00CC03E9">
        <w:rPr>
          <w:rFonts w:ascii="Corbel" w:hAnsi="Corbel"/>
          <w:b/>
          <w:bCs/>
        </w:rPr>
        <w:tab/>
      </w:r>
      <w:r w:rsidR="00CD6897" w:rsidRPr="00CC03E9">
        <w:rPr>
          <w:rFonts w:ascii="Corbel" w:hAnsi="Corbel"/>
          <w:b/>
          <w:bCs/>
        </w:rPr>
        <w:tab/>
      </w:r>
      <w:r w:rsidR="00865350">
        <w:rPr>
          <w:rFonts w:ascii="Corbel" w:hAnsi="Corbel"/>
          <w:bCs/>
          <w:i/>
        </w:rPr>
        <w:t>Załącznik nr 1.5 do Zarządzenia Rektora UR nr 7/2023</w:t>
      </w:r>
    </w:p>
    <w:p w14:paraId="0E5FF32E" w14:textId="77777777" w:rsidR="00865350" w:rsidRDefault="00865350" w:rsidP="0086535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200E1D8" w14:textId="77777777" w:rsidR="00865350" w:rsidRDefault="00865350" w:rsidP="008653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46E4E388" w14:textId="77777777" w:rsidR="00865350" w:rsidRDefault="00865350" w:rsidP="0086535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186AFB1" w14:textId="77777777" w:rsidR="00865350" w:rsidRDefault="00865350" w:rsidP="008653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170EF8FD" w14:textId="3472B3AA" w:rsidR="00865350" w:rsidRDefault="00865350" w:rsidP="008653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792D4F8" w14:textId="77777777" w:rsidR="0085747A" w:rsidRPr="00CC03E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C03E9">
        <w:rPr>
          <w:rFonts w:ascii="Corbel" w:hAnsi="Corbel"/>
          <w:szCs w:val="24"/>
        </w:rPr>
        <w:t xml:space="preserve">1. </w:t>
      </w:r>
      <w:r w:rsidR="0085747A" w:rsidRPr="00CC03E9">
        <w:rPr>
          <w:rFonts w:ascii="Corbel" w:hAnsi="Corbel"/>
          <w:szCs w:val="24"/>
        </w:rPr>
        <w:t xml:space="preserve">Podstawowe </w:t>
      </w:r>
      <w:r w:rsidR="00445970" w:rsidRPr="00CC03E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97084" w:rsidRPr="00CC03E9" w14:paraId="7B6B3F27" w14:textId="77777777" w:rsidTr="00497084">
        <w:tc>
          <w:tcPr>
            <w:tcW w:w="2694" w:type="dxa"/>
            <w:vAlign w:val="center"/>
          </w:tcPr>
          <w:p w14:paraId="07010FBB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0D70333A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Nauka administracji</w:t>
            </w:r>
          </w:p>
        </w:tc>
      </w:tr>
      <w:tr w:rsidR="00497084" w:rsidRPr="00CC03E9" w14:paraId="1820FF8A" w14:textId="77777777" w:rsidTr="00497084">
        <w:tc>
          <w:tcPr>
            <w:tcW w:w="2694" w:type="dxa"/>
            <w:vAlign w:val="center"/>
          </w:tcPr>
          <w:p w14:paraId="5C62B05B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7084" w:rsidRPr="00CC03E9" w14:paraId="4D36C4B5" w14:textId="77777777" w:rsidTr="00497084">
        <w:tc>
          <w:tcPr>
            <w:tcW w:w="2694" w:type="dxa"/>
            <w:vAlign w:val="center"/>
          </w:tcPr>
          <w:p w14:paraId="44F80EA6" w14:textId="77777777" w:rsidR="00497084" w:rsidRPr="00CC03E9" w:rsidRDefault="00497084" w:rsidP="0049708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58D30F8D" w:rsidR="00497084" w:rsidRPr="00CC03E9" w:rsidRDefault="00CC03E9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7084" w:rsidRPr="00CC03E9" w14:paraId="6C3038C7" w14:textId="77777777" w:rsidTr="00497084">
        <w:tc>
          <w:tcPr>
            <w:tcW w:w="2694" w:type="dxa"/>
            <w:vAlign w:val="center"/>
          </w:tcPr>
          <w:p w14:paraId="49252DE4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1B2B49F5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Zakład Nauki Administracji</w:t>
            </w:r>
            <w:r w:rsidR="00CC03E9" w:rsidRPr="00CC03E9">
              <w:rPr>
                <w:rFonts w:ascii="Corbel" w:hAnsi="Corbel"/>
              </w:rPr>
              <w:t xml:space="preserve"> </w:t>
            </w:r>
            <w:r w:rsidR="00CC03E9" w:rsidRPr="00CC03E9">
              <w:rPr>
                <w:rFonts w:ascii="Corbel" w:hAnsi="Corbel"/>
              </w:rPr>
              <w:t>Instytut Nauk Prawnych</w:t>
            </w:r>
          </w:p>
        </w:tc>
        <w:bookmarkStart w:id="0" w:name="_GoBack"/>
        <w:bookmarkEnd w:id="0"/>
      </w:tr>
      <w:tr w:rsidR="00497084" w:rsidRPr="00CC03E9" w14:paraId="192BD65A" w14:textId="77777777" w:rsidTr="00497084">
        <w:tc>
          <w:tcPr>
            <w:tcW w:w="2694" w:type="dxa"/>
            <w:vAlign w:val="center"/>
          </w:tcPr>
          <w:p w14:paraId="10FF2062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07DD7DE7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Prawo</w:t>
            </w:r>
          </w:p>
        </w:tc>
      </w:tr>
      <w:tr w:rsidR="00497084" w:rsidRPr="00CC03E9" w14:paraId="70304835" w14:textId="77777777" w:rsidTr="00497084">
        <w:tc>
          <w:tcPr>
            <w:tcW w:w="2694" w:type="dxa"/>
            <w:vAlign w:val="center"/>
          </w:tcPr>
          <w:p w14:paraId="41CAFCB5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5733CB2D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Jednolite magisterskie</w:t>
            </w:r>
          </w:p>
        </w:tc>
      </w:tr>
      <w:tr w:rsidR="00497084" w:rsidRPr="00CC03E9" w14:paraId="388F3755" w14:textId="77777777" w:rsidTr="00497084">
        <w:tc>
          <w:tcPr>
            <w:tcW w:w="2694" w:type="dxa"/>
            <w:vAlign w:val="center"/>
          </w:tcPr>
          <w:p w14:paraId="074F09CD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79066964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Ogólnoakademicki</w:t>
            </w:r>
          </w:p>
        </w:tc>
      </w:tr>
      <w:tr w:rsidR="00497084" w:rsidRPr="00CC03E9" w14:paraId="09205566" w14:textId="77777777" w:rsidTr="00497084">
        <w:tc>
          <w:tcPr>
            <w:tcW w:w="2694" w:type="dxa"/>
            <w:vAlign w:val="center"/>
          </w:tcPr>
          <w:p w14:paraId="694A7C70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06061EB0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Stacjonarne</w:t>
            </w:r>
          </w:p>
        </w:tc>
      </w:tr>
      <w:tr w:rsidR="00497084" w:rsidRPr="00CC03E9" w14:paraId="0C05C2EC" w14:textId="77777777" w:rsidTr="00497084">
        <w:tc>
          <w:tcPr>
            <w:tcW w:w="2694" w:type="dxa"/>
            <w:vAlign w:val="center"/>
          </w:tcPr>
          <w:p w14:paraId="3878DA9C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0A777A76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Rok V/</w:t>
            </w:r>
            <w:r w:rsidR="00093CAE">
              <w:rPr>
                <w:rFonts w:ascii="Corbel" w:hAnsi="Corbel"/>
              </w:rPr>
              <w:t>IX</w:t>
            </w:r>
          </w:p>
        </w:tc>
      </w:tr>
      <w:tr w:rsidR="00497084" w:rsidRPr="00CC03E9" w14:paraId="7ACCBA8E" w14:textId="77777777" w:rsidTr="00497084">
        <w:tc>
          <w:tcPr>
            <w:tcW w:w="2694" w:type="dxa"/>
            <w:vAlign w:val="center"/>
          </w:tcPr>
          <w:p w14:paraId="54139759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656D70AE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Fakultatywny</w:t>
            </w:r>
          </w:p>
        </w:tc>
      </w:tr>
      <w:tr w:rsidR="00497084" w:rsidRPr="00CC03E9" w14:paraId="331F9495" w14:textId="77777777" w:rsidTr="00497084">
        <w:tc>
          <w:tcPr>
            <w:tcW w:w="2694" w:type="dxa"/>
            <w:vAlign w:val="center"/>
          </w:tcPr>
          <w:p w14:paraId="1B1DE481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3288A571" w:rsidR="00497084" w:rsidRPr="00CC03E9" w:rsidRDefault="00497084" w:rsidP="004970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Polski</w:t>
            </w:r>
          </w:p>
        </w:tc>
      </w:tr>
      <w:tr w:rsidR="00497084" w:rsidRPr="00CC03E9" w14:paraId="339BFB5F" w14:textId="77777777" w:rsidTr="00497084">
        <w:tc>
          <w:tcPr>
            <w:tcW w:w="2694" w:type="dxa"/>
            <w:vAlign w:val="center"/>
          </w:tcPr>
          <w:p w14:paraId="5D93ED52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6BC5F78C" w:rsidR="00497084" w:rsidRPr="00CC03E9" w:rsidRDefault="00497084" w:rsidP="00F44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 xml:space="preserve">Dr hab. Agata </w:t>
            </w:r>
            <w:r w:rsidR="00F44E86" w:rsidRPr="00CC03E9">
              <w:rPr>
                <w:rFonts w:ascii="Corbel" w:hAnsi="Corbel"/>
              </w:rPr>
              <w:t>B</w:t>
            </w:r>
            <w:r w:rsidRPr="00CC03E9">
              <w:rPr>
                <w:rFonts w:ascii="Corbel" w:hAnsi="Corbel"/>
              </w:rPr>
              <w:t>arczewska-Dziobek, prof.</w:t>
            </w:r>
            <w:r w:rsidR="00093CAE">
              <w:rPr>
                <w:rFonts w:ascii="Corbel" w:hAnsi="Corbel"/>
              </w:rPr>
              <w:t xml:space="preserve"> </w:t>
            </w:r>
            <w:r w:rsidRPr="00CC03E9">
              <w:rPr>
                <w:rFonts w:ascii="Corbel" w:hAnsi="Corbel"/>
              </w:rPr>
              <w:t>UR</w:t>
            </w:r>
          </w:p>
        </w:tc>
      </w:tr>
      <w:tr w:rsidR="00497084" w:rsidRPr="00CC03E9" w14:paraId="0AD0E368" w14:textId="77777777" w:rsidTr="00497084">
        <w:tc>
          <w:tcPr>
            <w:tcW w:w="2694" w:type="dxa"/>
            <w:vAlign w:val="center"/>
          </w:tcPr>
          <w:p w14:paraId="020748E0" w14:textId="77777777" w:rsidR="00497084" w:rsidRPr="00CC03E9" w:rsidRDefault="00497084" w:rsidP="004970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BC1B81E" w14:textId="6B6DBBAE" w:rsidR="00CC03E9" w:rsidRDefault="00497084" w:rsidP="009975BA">
            <w:pPr>
              <w:pStyle w:val="Odpowiedzi"/>
              <w:spacing w:before="100" w:beforeAutospacing="1" w:after="100" w:afterAutospacing="1"/>
              <w:rPr>
                <w:rFonts w:ascii="Corbel" w:hAnsi="Corbel"/>
              </w:rPr>
            </w:pPr>
            <w:r w:rsidRPr="00CC03E9">
              <w:rPr>
                <w:rFonts w:ascii="Corbel" w:hAnsi="Corbel"/>
              </w:rPr>
              <w:t>Dr hab.</w:t>
            </w:r>
            <w:r w:rsidR="00093CAE">
              <w:rPr>
                <w:rFonts w:ascii="Corbel" w:hAnsi="Corbel"/>
              </w:rPr>
              <w:t xml:space="preserve"> </w:t>
            </w:r>
            <w:r w:rsidRPr="00CC03E9">
              <w:rPr>
                <w:rFonts w:ascii="Corbel" w:hAnsi="Corbel"/>
              </w:rPr>
              <w:t>Agata Barczewska-Dziobek, prof.</w:t>
            </w:r>
            <w:r w:rsidR="00093CAE">
              <w:rPr>
                <w:rFonts w:ascii="Corbel" w:hAnsi="Corbel"/>
              </w:rPr>
              <w:t xml:space="preserve"> </w:t>
            </w:r>
            <w:r w:rsidRPr="00CC03E9">
              <w:rPr>
                <w:rFonts w:ascii="Corbel" w:hAnsi="Corbel"/>
              </w:rPr>
              <w:t xml:space="preserve">UR, dr Anna Łukaszuk, </w:t>
            </w:r>
          </w:p>
          <w:p w14:paraId="6C837949" w14:textId="0E39D58A" w:rsidR="00497084" w:rsidRPr="00CC03E9" w:rsidRDefault="00497084" w:rsidP="009975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</w:rPr>
              <w:t>mgr Izabela Bentkowska-Furman, mgr Agata Fiołek</w:t>
            </w:r>
            <w:r w:rsidR="009975BA" w:rsidRPr="00CC03E9">
              <w:rPr>
                <w:rFonts w:ascii="Corbel" w:hAnsi="Corbel"/>
              </w:rPr>
              <w:t>, mgr Dominika Nowak</w:t>
            </w:r>
          </w:p>
        </w:tc>
      </w:tr>
    </w:tbl>
    <w:p w14:paraId="0AB0B6F8" w14:textId="77777777" w:rsidR="0085747A" w:rsidRPr="00CC03E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C03E9">
        <w:rPr>
          <w:rFonts w:ascii="Corbel" w:hAnsi="Corbel"/>
          <w:sz w:val="24"/>
          <w:szCs w:val="24"/>
        </w:rPr>
        <w:t xml:space="preserve">* </w:t>
      </w:r>
      <w:r w:rsidRPr="00CC03E9">
        <w:rPr>
          <w:rFonts w:ascii="Corbel" w:hAnsi="Corbel"/>
          <w:i/>
          <w:sz w:val="24"/>
          <w:szCs w:val="24"/>
        </w:rPr>
        <w:t>-</w:t>
      </w:r>
      <w:r w:rsidR="00B90885" w:rsidRPr="00CC03E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C03E9">
        <w:rPr>
          <w:rFonts w:ascii="Corbel" w:hAnsi="Corbel"/>
          <w:b w:val="0"/>
          <w:sz w:val="24"/>
          <w:szCs w:val="24"/>
        </w:rPr>
        <w:t>e,</w:t>
      </w:r>
      <w:r w:rsidRPr="00CC03E9">
        <w:rPr>
          <w:rFonts w:ascii="Corbel" w:hAnsi="Corbel"/>
          <w:i/>
          <w:sz w:val="24"/>
          <w:szCs w:val="24"/>
        </w:rPr>
        <w:t xml:space="preserve"> </w:t>
      </w:r>
      <w:r w:rsidRPr="00CC03E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C03E9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CC03E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C03E9">
        <w:rPr>
          <w:rFonts w:ascii="Corbel" w:hAnsi="Corbel"/>
          <w:sz w:val="24"/>
          <w:szCs w:val="24"/>
        </w:rPr>
        <w:t>1.</w:t>
      </w:r>
      <w:r w:rsidR="00E22FBC" w:rsidRPr="00CC03E9">
        <w:rPr>
          <w:rFonts w:ascii="Corbel" w:hAnsi="Corbel"/>
          <w:sz w:val="24"/>
          <w:szCs w:val="24"/>
        </w:rPr>
        <w:t>1</w:t>
      </w:r>
      <w:r w:rsidRPr="00CC03E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CC03E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C03E9" w14:paraId="30AA7A12" w14:textId="77777777" w:rsidTr="00E71A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C03E9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CC03E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C03E9">
              <w:rPr>
                <w:rFonts w:ascii="Corbel" w:hAnsi="Corbel"/>
                <w:szCs w:val="24"/>
              </w:rPr>
              <w:t>(</w:t>
            </w:r>
            <w:r w:rsidR="00363F78" w:rsidRPr="00CC03E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C03E9">
              <w:rPr>
                <w:rFonts w:ascii="Corbel" w:hAnsi="Corbel"/>
                <w:szCs w:val="24"/>
              </w:rPr>
              <w:t>Wykł</w:t>
            </w:r>
            <w:proofErr w:type="spellEnd"/>
            <w:r w:rsidRPr="00CC03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C03E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C03E9">
              <w:rPr>
                <w:rFonts w:ascii="Corbel" w:hAnsi="Corbel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C03E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C03E9">
              <w:rPr>
                <w:rFonts w:ascii="Corbel" w:hAnsi="Corbel"/>
                <w:szCs w:val="24"/>
              </w:rPr>
              <w:t>Sem</w:t>
            </w:r>
            <w:proofErr w:type="spellEnd"/>
            <w:r w:rsidRPr="00CC03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C03E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C03E9">
              <w:rPr>
                <w:rFonts w:ascii="Corbel" w:hAnsi="Corbel"/>
                <w:szCs w:val="24"/>
              </w:rPr>
              <w:t>Prakt</w:t>
            </w:r>
            <w:proofErr w:type="spellEnd"/>
            <w:r w:rsidRPr="00CC03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C03E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CC03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C03E9">
              <w:rPr>
                <w:rFonts w:ascii="Corbel" w:hAnsi="Corbel"/>
                <w:b/>
                <w:szCs w:val="24"/>
              </w:rPr>
              <w:t>Liczba pkt</w:t>
            </w:r>
            <w:r w:rsidR="00B90885" w:rsidRPr="00CC03E9">
              <w:rPr>
                <w:rFonts w:ascii="Corbel" w:hAnsi="Corbel"/>
                <w:b/>
                <w:szCs w:val="24"/>
              </w:rPr>
              <w:t>.</w:t>
            </w:r>
            <w:r w:rsidRPr="00CC03E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71A24" w:rsidRPr="00CC03E9" w14:paraId="00612DAA" w14:textId="77777777" w:rsidTr="002F42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849" w14:textId="1E07E04E" w:rsidR="00E71A24" w:rsidRPr="00CC03E9" w:rsidRDefault="00F44E86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8008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81F5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5FAF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8195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1622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A80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34E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0A8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6525" w14:textId="77777777" w:rsidR="00E71A24" w:rsidRPr="00CC03E9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CC03E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CC03E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>1.</w:t>
      </w:r>
      <w:r w:rsidR="00E22FBC" w:rsidRPr="00CC03E9">
        <w:rPr>
          <w:rFonts w:ascii="Corbel" w:hAnsi="Corbel"/>
          <w:smallCaps w:val="0"/>
          <w:szCs w:val="24"/>
        </w:rPr>
        <w:t>2</w:t>
      </w:r>
      <w:r w:rsidR="00F83B28" w:rsidRPr="00CC03E9">
        <w:rPr>
          <w:rFonts w:ascii="Corbel" w:hAnsi="Corbel"/>
          <w:smallCaps w:val="0"/>
          <w:szCs w:val="24"/>
        </w:rPr>
        <w:t>.</w:t>
      </w:r>
      <w:r w:rsidR="00F83B28" w:rsidRPr="00CC03E9">
        <w:rPr>
          <w:rFonts w:ascii="Corbel" w:hAnsi="Corbel"/>
          <w:smallCaps w:val="0"/>
          <w:szCs w:val="24"/>
        </w:rPr>
        <w:tab/>
      </w:r>
      <w:r w:rsidRPr="00CC03E9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CC03E9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CC03E9">
        <w:rPr>
          <w:rFonts w:ascii="Segoe UI Symbol" w:eastAsia="MS Gothic" w:hAnsi="Segoe UI Symbol" w:cs="Segoe UI Symbol"/>
          <w:szCs w:val="24"/>
          <w:u w:val="single"/>
        </w:rPr>
        <w:t>☐</w:t>
      </w:r>
      <w:r w:rsidRPr="00CC03E9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C805D2" w14:textId="77777777" w:rsidR="0085747A" w:rsidRPr="00CC03E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C03E9">
        <w:rPr>
          <w:rFonts w:ascii="Segoe UI Symbol" w:eastAsia="MS Gothic" w:hAnsi="Segoe UI Symbol" w:cs="Segoe UI Symbol"/>
          <w:b w:val="0"/>
          <w:szCs w:val="24"/>
        </w:rPr>
        <w:t>☐</w:t>
      </w:r>
      <w:r w:rsidRPr="00CC03E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15FF5D1D" w:rsidR="00E22FBC" w:rsidRPr="00CC03E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 xml:space="preserve">1.3 </w:t>
      </w:r>
      <w:r w:rsidR="00F83B28" w:rsidRPr="00CC03E9">
        <w:rPr>
          <w:rFonts w:ascii="Corbel" w:hAnsi="Corbel"/>
          <w:smallCaps w:val="0"/>
          <w:szCs w:val="24"/>
        </w:rPr>
        <w:tab/>
      </w:r>
      <w:r w:rsidRPr="00CC03E9">
        <w:rPr>
          <w:rFonts w:ascii="Corbel" w:hAnsi="Corbel"/>
          <w:smallCaps w:val="0"/>
          <w:szCs w:val="24"/>
        </w:rPr>
        <w:t>For</w:t>
      </w:r>
      <w:r w:rsidR="00445970" w:rsidRPr="00CC03E9">
        <w:rPr>
          <w:rFonts w:ascii="Corbel" w:hAnsi="Corbel"/>
          <w:smallCaps w:val="0"/>
          <w:szCs w:val="24"/>
        </w:rPr>
        <w:t xml:space="preserve">ma zaliczenia przedmiotu </w:t>
      </w:r>
      <w:r w:rsidRPr="00CC03E9">
        <w:rPr>
          <w:rFonts w:ascii="Corbel" w:hAnsi="Corbel"/>
          <w:smallCaps w:val="0"/>
          <w:szCs w:val="24"/>
        </w:rPr>
        <w:t xml:space="preserve">(z toku) </w:t>
      </w:r>
      <w:r w:rsidRPr="00CC03E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3564DE" w14:textId="77777777" w:rsidR="00E960BB" w:rsidRPr="00CC03E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5031B5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C03E9">
        <w:rPr>
          <w:rFonts w:ascii="Corbel" w:hAnsi="Corbel"/>
          <w:szCs w:val="24"/>
        </w:rPr>
        <w:t xml:space="preserve">2.Wymagania wstępne </w:t>
      </w:r>
    </w:p>
    <w:p w14:paraId="233DD41F" w14:textId="77777777" w:rsidR="00890519" w:rsidRPr="00CC03E9" w:rsidRDefault="0089051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C03E9" w14:paraId="170821A1" w14:textId="77777777" w:rsidTr="00745302">
        <w:tc>
          <w:tcPr>
            <w:tcW w:w="9670" w:type="dxa"/>
          </w:tcPr>
          <w:p w14:paraId="1BB8AE6C" w14:textId="50F43E33" w:rsidR="0085747A" w:rsidRPr="00CC03E9" w:rsidRDefault="00E71A2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DFEE067" w14:textId="77777777" w:rsidR="00153C41" w:rsidRPr="00CC03E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00A3EFB1" w:rsidR="0085747A" w:rsidRPr="00CC03E9" w:rsidRDefault="0089051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CC03E9">
        <w:rPr>
          <w:rFonts w:ascii="Corbel" w:hAnsi="Corbel"/>
          <w:szCs w:val="24"/>
        </w:rPr>
        <w:lastRenderedPageBreak/>
        <w:t>3.</w:t>
      </w:r>
      <w:r w:rsidR="0085747A" w:rsidRPr="00CC03E9">
        <w:rPr>
          <w:rFonts w:ascii="Corbel" w:hAnsi="Corbel"/>
          <w:szCs w:val="24"/>
        </w:rPr>
        <w:t xml:space="preserve"> </w:t>
      </w:r>
      <w:r w:rsidR="00A84C85" w:rsidRPr="00CC03E9">
        <w:rPr>
          <w:rFonts w:ascii="Corbel" w:hAnsi="Corbel"/>
          <w:szCs w:val="24"/>
        </w:rPr>
        <w:t>cele, efekty uczenia się</w:t>
      </w:r>
      <w:r w:rsidR="0085747A" w:rsidRPr="00CC03E9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CC03E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C03E9">
        <w:rPr>
          <w:rFonts w:ascii="Corbel" w:hAnsi="Corbel"/>
          <w:sz w:val="24"/>
          <w:szCs w:val="24"/>
        </w:rPr>
        <w:t xml:space="preserve">3.1 </w:t>
      </w:r>
      <w:r w:rsidR="00C05F44" w:rsidRPr="00CC03E9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CC03E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71A24" w:rsidRPr="00CC03E9" w14:paraId="03F6F8B0" w14:textId="77777777" w:rsidTr="00E71A2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8A4" w14:textId="6C4FA069" w:rsidR="00E71A24" w:rsidRPr="00CC03E9" w:rsidRDefault="00E71A24" w:rsidP="00E71A24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D06F" w14:textId="77777777" w:rsidR="00E71A24" w:rsidRPr="00CC03E9" w:rsidRDefault="00E71A2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Celem przedmiotu jest uzyskanie przez Studenta wiedzy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E71A24" w:rsidRPr="00CC03E9" w14:paraId="109DD3B4" w14:textId="77777777" w:rsidTr="00E71A2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1A8E" w14:textId="77777777" w:rsidR="00E71A24" w:rsidRPr="00CC03E9" w:rsidRDefault="00E71A24" w:rsidP="00E71A24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9047" w14:textId="77777777" w:rsidR="00E71A24" w:rsidRPr="00CC03E9" w:rsidRDefault="00E71A2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Student powinien poznać charakterystykę i strukturę współczesnej administracji publicznej w Polsce z perspektywy normatywnej i pozanormatywnej</w:t>
            </w:r>
          </w:p>
        </w:tc>
      </w:tr>
      <w:tr w:rsidR="00E71A24" w:rsidRPr="00CC03E9" w14:paraId="11943031" w14:textId="77777777" w:rsidTr="00E71A2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670D" w14:textId="77777777" w:rsidR="00E71A24" w:rsidRPr="00CC03E9" w:rsidRDefault="00E71A24" w:rsidP="00E71A24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1C36" w14:textId="77777777" w:rsidR="00E71A24" w:rsidRPr="00CC03E9" w:rsidRDefault="00E71A2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Student powinien nabyć umiejętności w zakresie: analizy i formułowania wniosków dotyczących zjawisk administracyjnych w obrębie struktury administracji oraz jej otoczenia</w:t>
            </w:r>
          </w:p>
        </w:tc>
      </w:tr>
      <w:tr w:rsidR="00E71A24" w:rsidRPr="00CC03E9" w14:paraId="610A89A6" w14:textId="77777777" w:rsidTr="00E71A2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82D7" w14:textId="77777777" w:rsidR="00E71A24" w:rsidRPr="00CC03E9" w:rsidRDefault="00E71A24" w:rsidP="00E71A24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7766" w14:textId="77777777" w:rsidR="00E71A24" w:rsidRPr="00CC03E9" w:rsidRDefault="00E71A24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03E9">
              <w:rPr>
                <w:rFonts w:ascii="Corbel" w:hAnsi="Corbel"/>
                <w:b w:val="0"/>
                <w:sz w:val="24"/>
                <w:szCs w:val="24"/>
              </w:rPr>
              <w:t>Student powinien nabyć umiejętności identyfikowania wskazań o charakterze usprawniającym, odnoszących się do całokształtu administracji</w:t>
            </w:r>
          </w:p>
        </w:tc>
      </w:tr>
    </w:tbl>
    <w:p w14:paraId="661AA193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CC03E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C03E9">
        <w:rPr>
          <w:rFonts w:ascii="Corbel" w:hAnsi="Corbel"/>
          <w:b/>
          <w:sz w:val="24"/>
          <w:szCs w:val="24"/>
        </w:rPr>
        <w:t xml:space="preserve">3.2 </w:t>
      </w:r>
      <w:r w:rsidR="001D7B54" w:rsidRPr="00CC03E9">
        <w:rPr>
          <w:rFonts w:ascii="Corbel" w:hAnsi="Corbel"/>
          <w:b/>
          <w:sz w:val="24"/>
          <w:szCs w:val="24"/>
        </w:rPr>
        <w:t xml:space="preserve">Efekty </w:t>
      </w:r>
      <w:r w:rsidR="00C05F44" w:rsidRPr="00CC03E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C03E9">
        <w:rPr>
          <w:rFonts w:ascii="Corbel" w:hAnsi="Corbel"/>
          <w:b/>
          <w:sz w:val="24"/>
          <w:szCs w:val="24"/>
        </w:rPr>
        <w:t>dla przedmiotu</w:t>
      </w:r>
      <w:r w:rsidR="00445970" w:rsidRPr="00CC03E9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CC03E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C03E9" w14:paraId="13985E3C" w14:textId="77777777" w:rsidTr="00E71A24">
        <w:tc>
          <w:tcPr>
            <w:tcW w:w="1681" w:type="dxa"/>
            <w:vAlign w:val="center"/>
          </w:tcPr>
          <w:p w14:paraId="674A14F1" w14:textId="77777777" w:rsidR="0085747A" w:rsidRPr="00CC03E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C03E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C03E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CC03E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CC03E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C03E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1A24" w:rsidRPr="00CC03E9" w14:paraId="5633A422" w14:textId="77777777" w:rsidTr="00E71A24">
        <w:tc>
          <w:tcPr>
            <w:tcW w:w="1681" w:type="dxa"/>
          </w:tcPr>
          <w:p w14:paraId="3F9D19F6" w14:textId="2C2EF7B9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8F9B894" w14:textId="77777777" w:rsidR="00E71A24" w:rsidRPr="00CC03E9" w:rsidRDefault="00E71A2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C03E9">
              <w:rPr>
                <w:rFonts w:ascii="Corbel" w:hAnsi="Corbel"/>
                <w:sz w:val="23"/>
                <w:szCs w:val="23"/>
              </w:rPr>
              <w:t xml:space="preserve">Ma pogłębioną i rozszerzoną wiedzę o charakterze nauki administracji, jej usytuowaniu oraz znaczeniu w systemie nauk oraz o ich relacjach do innych nauk </w:t>
            </w:r>
          </w:p>
        </w:tc>
        <w:tc>
          <w:tcPr>
            <w:tcW w:w="1865" w:type="dxa"/>
          </w:tcPr>
          <w:p w14:paraId="6F2AC0CE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 w:cs="Corbel"/>
                <w:lang w:eastAsia="pl-PL"/>
              </w:rPr>
              <w:t>K_W01</w:t>
            </w:r>
          </w:p>
        </w:tc>
      </w:tr>
      <w:tr w:rsidR="00E71A24" w:rsidRPr="00CC03E9" w14:paraId="61BBB128" w14:textId="77777777" w:rsidTr="00E71A24">
        <w:tc>
          <w:tcPr>
            <w:tcW w:w="1681" w:type="dxa"/>
          </w:tcPr>
          <w:p w14:paraId="162C8B9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5F3CE29" w14:textId="77777777" w:rsidR="00E71A24" w:rsidRPr="00CC03E9" w:rsidRDefault="00E71A24" w:rsidP="002F4234">
            <w:pPr>
              <w:pStyle w:val="Default"/>
              <w:rPr>
                <w:rFonts w:ascii="Corbel" w:hAnsi="Corbe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/>
                <w:sz w:val="23"/>
                <w:szCs w:val="23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</w:p>
        </w:tc>
        <w:tc>
          <w:tcPr>
            <w:tcW w:w="1865" w:type="dxa"/>
          </w:tcPr>
          <w:p w14:paraId="3538DE7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 w:cs="Corbel"/>
                <w:lang w:eastAsia="pl-PL"/>
              </w:rPr>
              <w:t>K_W02</w:t>
            </w:r>
          </w:p>
        </w:tc>
      </w:tr>
      <w:tr w:rsidR="00E71A24" w:rsidRPr="00CC03E9" w14:paraId="76EEB0A1" w14:textId="77777777" w:rsidTr="00E71A24">
        <w:tc>
          <w:tcPr>
            <w:tcW w:w="1681" w:type="dxa"/>
          </w:tcPr>
          <w:p w14:paraId="7888264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A30FDA2" w14:textId="77777777" w:rsidR="00E71A24" w:rsidRPr="00CC03E9" w:rsidRDefault="00E71A2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C03E9">
              <w:rPr>
                <w:rFonts w:ascii="Corbel" w:hAnsi="Corbel"/>
                <w:sz w:val="23"/>
                <w:szCs w:val="23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5" w:type="dxa"/>
          </w:tcPr>
          <w:p w14:paraId="647EFE4D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K_W06</w:t>
            </w:r>
          </w:p>
        </w:tc>
      </w:tr>
      <w:tr w:rsidR="00E71A24" w:rsidRPr="00CC03E9" w14:paraId="2AF299FB" w14:textId="77777777" w:rsidTr="00E71A24">
        <w:tc>
          <w:tcPr>
            <w:tcW w:w="1681" w:type="dxa"/>
          </w:tcPr>
          <w:p w14:paraId="3DFAF67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FCE154F" w14:textId="77777777" w:rsidR="00E71A24" w:rsidRPr="00CC03E9" w:rsidRDefault="00E71A2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C03E9">
              <w:rPr>
                <w:rFonts w:ascii="Corbel" w:hAnsi="Corbel"/>
                <w:sz w:val="23"/>
                <w:szCs w:val="23"/>
              </w:rPr>
              <w:t>Ma rozszerzoną wiedzę na temat struktur i instytucji polskiego systemu prawa ( w tym władzy: ustawodawczej, wykonawczej i sądowniczej, organów i instytucji ochrony prawa).</w:t>
            </w:r>
          </w:p>
        </w:tc>
        <w:tc>
          <w:tcPr>
            <w:tcW w:w="1865" w:type="dxa"/>
          </w:tcPr>
          <w:p w14:paraId="00146EFD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K_W07</w:t>
            </w:r>
          </w:p>
        </w:tc>
      </w:tr>
      <w:tr w:rsidR="00E71A24" w:rsidRPr="00CC03E9" w14:paraId="5CE4C83E" w14:textId="77777777" w:rsidTr="00E71A24">
        <w:tc>
          <w:tcPr>
            <w:tcW w:w="1681" w:type="dxa"/>
          </w:tcPr>
          <w:p w14:paraId="380A034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32BD09E" w14:textId="77777777" w:rsidR="00E71A24" w:rsidRPr="00CC03E9" w:rsidRDefault="00E71A24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C03E9">
              <w:rPr>
                <w:rFonts w:ascii="Corbel" w:hAnsi="Corbel"/>
                <w:sz w:val="23"/>
                <w:szCs w:val="23"/>
              </w:rPr>
              <w:t>Ma rozszerzoną wiedzę na temat ustroju, struktur i zasad funkcjonowania demokratycznego państwa prawnego.</w:t>
            </w:r>
          </w:p>
        </w:tc>
        <w:tc>
          <w:tcPr>
            <w:tcW w:w="1865" w:type="dxa"/>
          </w:tcPr>
          <w:p w14:paraId="72EF2ED6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K_W08</w:t>
            </w:r>
          </w:p>
        </w:tc>
      </w:tr>
      <w:tr w:rsidR="00E71A24" w:rsidRPr="00CC03E9" w14:paraId="489D96F2" w14:textId="77777777" w:rsidTr="00E71A24">
        <w:tc>
          <w:tcPr>
            <w:tcW w:w="1681" w:type="dxa"/>
          </w:tcPr>
          <w:p w14:paraId="4FE2E025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DBDBB51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 xml:space="preserve">Ma 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pogłębioną wiedzę o historycznej ewolucji i o poglądach na temat instytucji polityczno-prawnych oraz na temat procesów i przyczyn zmian zachodzących w zakresie państwa i prawa</w:t>
            </w:r>
          </w:p>
        </w:tc>
        <w:tc>
          <w:tcPr>
            <w:tcW w:w="1865" w:type="dxa"/>
          </w:tcPr>
          <w:p w14:paraId="02C7DE0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K_w10,</w:t>
            </w:r>
          </w:p>
        </w:tc>
      </w:tr>
      <w:tr w:rsidR="00E71A24" w:rsidRPr="00CC03E9" w14:paraId="1EB6F42C" w14:textId="77777777" w:rsidTr="00E71A24">
        <w:tc>
          <w:tcPr>
            <w:tcW w:w="1681" w:type="dxa"/>
          </w:tcPr>
          <w:p w14:paraId="60B4AB0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14:paraId="0E128969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 xml:space="preserve">Zna i rozumie 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metody badawcze i narzędzia opisu, w tym techniki pozyskiwania danych właściwe dla nauki administracji oraz posiada wiedzę na temat fundamentalnych dylematach współczesnej cywilizacji</w:t>
            </w:r>
          </w:p>
        </w:tc>
        <w:tc>
          <w:tcPr>
            <w:tcW w:w="1865" w:type="dxa"/>
          </w:tcPr>
          <w:p w14:paraId="782E2E66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K_W12</w:t>
            </w:r>
          </w:p>
        </w:tc>
      </w:tr>
      <w:tr w:rsidR="00E71A24" w:rsidRPr="00CC03E9" w14:paraId="3C03CEEA" w14:textId="77777777" w:rsidTr="00E71A24">
        <w:tc>
          <w:tcPr>
            <w:tcW w:w="1681" w:type="dxa"/>
          </w:tcPr>
          <w:p w14:paraId="6BC1EBDC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098259C0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>Potrafi analizować przyczyny i prz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ebieg procesu stanowienia prawa</w:t>
            </w:r>
          </w:p>
        </w:tc>
        <w:tc>
          <w:tcPr>
            <w:tcW w:w="1865" w:type="dxa"/>
          </w:tcPr>
          <w:p w14:paraId="68B9D3EB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K_U03</w:t>
            </w:r>
          </w:p>
        </w:tc>
      </w:tr>
      <w:tr w:rsidR="00E71A24" w:rsidRPr="00CC03E9" w14:paraId="289A5597" w14:textId="77777777" w:rsidTr="00E71A24">
        <w:tc>
          <w:tcPr>
            <w:tcW w:w="1681" w:type="dxa"/>
          </w:tcPr>
          <w:p w14:paraId="7925BA1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37616225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 xml:space="preserve">Potrafi formułować własne opinie w odniesieniu do poznanych 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instytucji prawnych i politycznych</w:t>
            </w:r>
          </w:p>
        </w:tc>
        <w:tc>
          <w:tcPr>
            <w:tcW w:w="1865" w:type="dxa"/>
          </w:tcPr>
          <w:p w14:paraId="2DFEF21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K_U06</w:t>
            </w:r>
          </w:p>
        </w:tc>
      </w:tr>
      <w:tr w:rsidR="00E71A24" w:rsidRPr="00CC03E9" w14:paraId="3A892B34" w14:textId="77777777" w:rsidTr="00E71A24">
        <w:tc>
          <w:tcPr>
            <w:tcW w:w="1681" w:type="dxa"/>
          </w:tcPr>
          <w:p w14:paraId="43D257A6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77795451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 xml:space="preserve">Potrafi właściwie 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analizować przyczyny i przebieg procesów związanych z funkcjonowania systemu polityczno-prawnego</w:t>
            </w:r>
          </w:p>
        </w:tc>
        <w:tc>
          <w:tcPr>
            <w:tcW w:w="1865" w:type="dxa"/>
          </w:tcPr>
          <w:p w14:paraId="04A49F8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K_U07</w:t>
            </w:r>
          </w:p>
        </w:tc>
      </w:tr>
      <w:tr w:rsidR="00E71A24" w:rsidRPr="00CC03E9" w14:paraId="60CFFE87" w14:textId="77777777" w:rsidTr="00E71A24">
        <w:tc>
          <w:tcPr>
            <w:tcW w:w="1681" w:type="dxa"/>
          </w:tcPr>
          <w:p w14:paraId="3B4B3AF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5021DDBC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 xml:space="preserve">Potrafi sprawnie posługiwać się tekstami aktów normatywnych i 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interpretować je z wykorzystaniem języka prawniczego</w:t>
            </w:r>
          </w:p>
        </w:tc>
        <w:tc>
          <w:tcPr>
            <w:tcW w:w="1865" w:type="dxa"/>
          </w:tcPr>
          <w:p w14:paraId="3E44647E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K_U08</w:t>
            </w:r>
          </w:p>
        </w:tc>
      </w:tr>
      <w:tr w:rsidR="00E71A24" w:rsidRPr="00CC03E9" w14:paraId="735968BD" w14:textId="77777777" w:rsidTr="00E71A24">
        <w:tc>
          <w:tcPr>
            <w:tcW w:w="1681" w:type="dxa"/>
          </w:tcPr>
          <w:p w14:paraId="2664693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14:paraId="7524691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 w:val="23"/>
                <w:szCs w:val="23"/>
              </w:rPr>
            </w:pPr>
            <w:r w:rsidRPr="00CC03E9">
              <w:rPr>
                <w:rFonts w:ascii="Corbel" w:hAnsi="Corbel" w:cs="Arial"/>
                <w:b w:val="0"/>
                <w:smallCaps w:val="0"/>
                <w:sz w:val="23"/>
                <w:szCs w:val="23"/>
              </w:rPr>
              <w:t>Potrafi określić obszary życia społecznego, które podlegają lub mogą podlegać w przyszłości regulacjom prawnym</w:t>
            </w:r>
          </w:p>
        </w:tc>
        <w:tc>
          <w:tcPr>
            <w:tcW w:w="1865" w:type="dxa"/>
          </w:tcPr>
          <w:p w14:paraId="10DFC370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K_U15</w:t>
            </w:r>
          </w:p>
        </w:tc>
      </w:tr>
      <w:tr w:rsidR="00E71A24" w:rsidRPr="00CC03E9" w14:paraId="78763809" w14:textId="77777777" w:rsidTr="00E71A24">
        <w:tc>
          <w:tcPr>
            <w:tcW w:w="1681" w:type="dxa"/>
          </w:tcPr>
          <w:p w14:paraId="48141EAF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14:paraId="46E9FB83" w14:textId="77777777" w:rsidR="00E71A24" w:rsidRPr="00CC03E9" w:rsidRDefault="00E71A24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3"/>
                <w:szCs w:val="23"/>
              </w:rPr>
            </w:pPr>
            <w:r w:rsidRPr="00CC03E9">
              <w:rPr>
                <w:rFonts w:ascii="Corbel" w:hAnsi="Corbel" w:cs="Arial"/>
                <w:color w:val="000000"/>
                <w:sz w:val="23"/>
                <w:szCs w:val="23"/>
                <w:lang w:eastAsia="pl-PL"/>
              </w:rPr>
              <w:t xml:space="preserve">Ma świadomość zmienności systemu norm prawnych która </w:t>
            </w:r>
            <w:r w:rsidRPr="00CC03E9">
              <w:rPr>
                <w:rFonts w:ascii="Corbel" w:hAnsi="Corbel" w:cs="Arial"/>
                <w:sz w:val="23"/>
                <w:szCs w:val="23"/>
                <w:lang w:eastAsia="pl-PL"/>
              </w:rPr>
              <w:t>prowadzi do konieczności ciągłego uzupełniania i doskonalenia zarówno zdobytej wiedzy jak i umiejętności</w:t>
            </w:r>
          </w:p>
        </w:tc>
        <w:tc>
          <w:tcPr>
            <w:tcW w:w="1865" w:type="dxa"/>
          </w:tcPr>
          <w:p w14:paraId="1962A590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K_K01</w:t>
            </w:r>
          </w:p>
        </w:tc>
      </w:tr>
      <w:tr w:rsidR="00E71A24" w:rsidRPr="00CC03E9" w14:paraId="35A987EC" w14:textId="77777777" w:rsidTr="00E71A24">
        <w:tc>
          <w:tcPr>
            <w:tcW w:w="1681" w:type="dxa"/>
          </w:tcPr>
          <w:p w14:paraId="6A50B05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14:paraId="348A229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 w:val="23"/>
                <w:szCs w:val="23"/>
              </w:rPr>
            </w:pPr>
            <w:r w:rsidRPr="00CC03E9">
              <w:rPr>
                <w:rFonts w:ascii="Corbel" w:hAnsi="Corbel" w:cs="Arial"/>
                <w:b w:val="0"/>
                <w:smallCaps w:val="0"/>
                <w:sz w:val="23"/>
                <w:szCs w:val="23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325D0585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CC03E9">
              <w:rPr>
                <w:rFonts w:ascii="Corbel" w:hAnsi="Corbel" w:cs="Corbel"/>
                <w:lang w:eastAsia="pl-PL"/>
              </w:rPr>
              <w:t>K_K04</w:t>
            </w:r>
          </w:p>
        </w:tc>
      </w:tr>
      <w:tr w:rsidR="00E71A24" w:rsidRPr="00CC03E9" w14:paraId="30E7F17C" w14:textId="77777777" w:rsidTr="00E71A24">
        <w:tc>
          <w:tcPr>
            <w:tcW w:w="1681" w:type="dxa"/>
          </w:tcPr>
          <w:p w14:paraId="43D042F3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14:paraId="27A5326E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 w:val="23"/>
                <w:szCs w:val="23"/>
              </w:rPr>
            </w:pPr>
            <w:r w:rsidRPr="00CC03E9">
              <w:rPr>
                <w:rFonts w:ascii="Corbel" w:hAnsi="Corbel" w:cs="Arial"/>
                <w:b w:val="0"/>
                <w:smallCaps w:val="0"/>
                <w:sz w:val="23"/>
                <w:szCs w:val="23"/>
              </w:rPr>
              <w:t>Potrafi myśleć i działać w sposób przedsiębiorczy</w:t>
            </w:r>
          </w:p>
        </w:tc>
        <w:tc>
          <w:tcPr>
            <w:tcW w:w="1865" w:type="dxa"/>
          </w:tcPr>
          <w:p w14:paraId="078C6AC0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 w:cs="Corbel"/>
                <w:lang w:eastAsia="pl-PL"/>
              </w:rPr>
              <w:t>K_K08</w:t>
            </w:r>
          </w:p>
        </w:tc>
      </w:tr>
    </w:tbl>
    <w:p w14:paraId="6F2A65A7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CC03E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C03E9">
        <w:rPr>
          <w:rFonts w:ascii="Corbel" w:hAnsi="Corbel"/>
          <w:b/>
          <w:sz w:val="24"/>
          <w:szCs w:val="24"/>
        </w:rPr>
        <w:t>3.3</w:t>
      </w:r>
      <w:r w:rsidR="001D7B54" w:rsidRPr="00CC03E9">
        <w:rPr>
          <w:rFonts w:ascii="Corbel" w:hAnsi="Corbel"/>
          <w:b/>
          <w:sz w:val="24"/>
          <w:szCs w:val="24"/>
        </w:rPr>
        <w:t xml:space="preserve"> </w:t>
      </w:r>
      <w:r w:rsidR="0085747A" w:rsidRPr="00CC03E9">
        <w:rPr>
          <w:rFonts w:ascii="Corbel" w:hAnsi="Corbel"/>
          <w:b/>
          <w:sz w:val="24"/>
          <w:szCs w:val="24"/>
        </w:rPr>
        <w:t>T</w:t>
      </w:r>
      <w:r w:rsidR="001D7B54" w:rsidRPr="00CC03E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C03E9">
        <w:rPr>
          <w:rFonts w:ascii="Corbel" w:hAnsi="Corbel"/>
          <w:sz w:val="24"/>
          <w:szCs w:val="24"/>
        </w:rPr>
        <w:t xml:space="preserve">  </w:t>
      </w:r>
    </w:p>
    <w:p w14:paraId="0997DBF9" w14:textId="72D6D7B2" w:rsidR="0085747A" w:rsidRPr="00CC03E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C03E9">
        <w:rPr>
          <w:rFonts w:ascii="Corbel" w:hAnsi="Corbel"/>
          <w:sz w:val="24"/>
          <w:szCs w:val="24"/>
        </w:rPr>
        <w:t xml:space="preserve">Problematyka wykładu </w:t>
      </w:r>
      <w:r w:rsidR="0065404D">
        <w:rPr>
          <w:rFonts w:ascii="Corbel" w:hAnsi="Corbel"/>
          <w:sz w:val="24"/>
          <w:szCs w:val="24"/>
        </w:rPr>
        <w:t>– nie dotyczy</w:t>
      </w:r>
    </w:p>
    <w:p w14:paraId="21DE9C73" w14:textId="77777777" w:rsidR="00675843" w:rsidRPr="00CC03E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CC03E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C03E9">
        <w:rPr>
          <w:rFonts w:ascii="Corbel" w:hAnsi="Corbel"/>
          <w:sz w:val="24"/>
          <w:szCs w:val="24"/>
        </w:rPr>
        <w:t>Problematyka ćwiczeń, konwersator</w:t>
      </w:r>
      <w:r w:rsidR="005F76A3" w:rsidRPr="00CC03E9">
        <w:rPr>
          <w:rFonts w:ascii="Corbel" w:hAnsi="Corbel"/>
          <w:sz w:val="24"/>
          <w:szCs w:val="24"/>
        </w:rPr>
        <w:t>iów</w:t>
      </w:r>
      <w:r w:rsidRPr="00CC03E9">
        <w:rPr>
          <w:rFonts w:ascii="Corbel" w:hAnsi="Corbel"/>
          <w:sz w:val="24"/>
          <w:szCs w:val="24"/>
        </w:rPr>
        <w:t>, laborator</w:t>
      </w:r>
      <w:r w:rsidR="005F76A3" w:rsidRPr="00CC03E9">
        <w:rPr>
          <w:rFonts w:ascii="Corbel" w:hAnsi="Corbel"/>
          <w:sz w:val="24"/>
          <w:szCs w:val="24"/>
        </w:rPr>
        <w:t>iów</w:t>
      </w:r>
      <w:r w:rsidR="009F4610" w:rsidRPr="00CC03E9">
        <w:rPr>
          <w:rFonts w:ascii="Corbel" w:hAnsi="Corbel"/>
          <w:sz w:val="24"/>
          <w:szCs w:val="24"/>
        </w:rPr>
        <w:t xml:space="preserve">, </w:t>
      </w:r>
      <w:r w:rsidRPr="00CC03E9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CC03E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C03E9" w14:paraId="0931B5AE" w14:textId="77777777" w:rsidTr="00E71A24">
        <w:tc>
          <w:tcPr>
            <w:tcW w:w="9520" w:type="dxa"/>
          </w:tcPr>
          <w:p w14:paraId="72DFA7B5" w14:textId="77777777" w:rsidR="0085747A" w:rsidRPr="00CC03E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71A24" w:rsidRPr="00CC03E9" w14:paraId="3F8BF820" w14:textId="77777777" w:rsidTr="002F4234">
        <w:tc>
          <w:tcPr>
            <w:tcW w:w="9520" w:type="dxa"/>
          </w:tcPr>
          <w:p w14:paraId="601277D4" w14:textId="49EEBFD1" w:rsidR="00E71A24" w:rsidRPr="0065404D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Pojęcie administracji publicznej i jej miejsce w systemie władzy państwowej.</w:t>
            </w:r>
          </w:p>
        </w:tc>
      </w:tr>
      <w:tr w:rsidR="00E71A24" w:rsidRPr="00CC03E9" w14:paraId="52FD64A6" w14:textId="77777777" w:rsidTr="002F4234">
        <w:tc>
          <w:tcPr>
            <w:tcW w:w="9520" w:type="dxa"/>
          </w:tcPr>
          <w:p w14:paraId="77BAC3FB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 Kształtowanie się nurtów badawczych nad administracją publiczną.</w:t>
            </w:r>
          </w:p>
        </w:tc>
      </w:tr>
      <w:tr w:rsidR="00E71A24" w:rsidRPr="00CC03E9" w14:paraId="6CDF086F" w14:textId="77777777" w:rsidTr="002F4234">
        <w:tc>
          <w:tcPr>
            <w:tcW w:w="9520" w:type="dxa"/>
          </w:tcPr>
          <w:p w14:paraId="5E0B26DE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Czynniki kształtujące modele administracji publicznej – znaczenie prawa oraz uwarunkowania pozaprawne.</w:t>
            </w:r>
          </w:p>
        </w:tc>
      </w:tr>
      <w:tr w:rsidR="00E71A24" w:rsidRPr="00CC03E9" w14:paraId="744FCD4F" w14:textId="77777777" w:rsidTr="002F4234">
        <w:tc>
          <w:tcPr>
            <w:tcW w:w="9520" w:type="dxa"/>
          </w:tcPr>
          <w:p w14:paraId="435378D8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</w:p>
        </w:tc>
      </w:tr>
      <w:tr w:rsidR="00E71A24" w:rsidRPr="00CC03E9" w14:paraId="5039E26D" w14:textId="77777777" w:rsidTr="002F4234">
        <w:tc>
          <w:tcPr>
            <w:tcW w:w="9520" w:type="dxa"/>
          </w:tcPr>
          <w:p w14:paraId="34843D8C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Cele działania administracji publicznej i zasady ich skutecznego urzeczywistniania - perspektywa organizacyjna.</w:t>
            </w:r>
          </w:p>
        </w:tc>
      </w:tr>
      <w:tr w:rsidR="00E71A24" w:rsidRPr="00CC03E9" w14:paraId="1F185538" w14:textId="77777777" w:rsidTr="002F4234">
        <w:tc>
          <w:tcPr>
            <w:tcW w:w="9520" w:type="dxa"/>
          </w:tcPr>
          <w:p w14:paraId="57B03CC6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Zadania administracji publicznej i współczesne tendencje ich przeobrażeń - podmioty niepubliczne w sferze zadań administracji publicznej.</w:t>
            </w:r>
          </w:p>
        </w:tc>
      </w:tr>
      <w:tr w:rsidR="00E71A24" w:rsidRPr="00CC03E9" w14:paraId="5FED3885" w14:textId="77777777" w:rsidTr="002F4234">
        <w:tc>
          <w:tcPr>
            <w:tcW w:w="9520" w:type="dxa"/>
          </w:tcPr>
          <w:p w14:paraId="0389FE4B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Zagadnienia kadr administracji publicznej</w:t>
            </w:r>
          </w:p>
        </w:tc>
      </w:tr>
      <w:tr w:rsidR="00E71A24" w:rsidRPr="00CC03E9" w14:paraId="101C0682" w14:textId="77777777" w:rsidTr="002F4234">
        <w:tc>
          <w:tcPr>
            <w:tcW w:w="9520" w:type="dxa"/>
          </w:tcPr>
          <w:p w14:paraId="2A9E25C7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Zagadnienia kierowania w administracji publicznej – pojęcie kierowania, style kierowania, środki oddziaływań kierowniczych.</w:t>
            </w:r>
          </w:p>
        </w:tc>
      </w:tr>
      <w:tr w:rsidR="00E71A24" w:rsidRPr="00CC03E9" w14:paraId="0CB69B98" w14:textId="77777777" w:rsidTr="002F4234">
        <w:tc>
          <w:tcPr>
            <w:tcW w:w="9520" w:type="dxa"/>
          </w:tcPr>
          <w:p w14:paraId="1E325A15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="00E71A24" w:rsidRPr="00CC03E9" w14:paraId="2A82B405" w14:textId="77777777" w:rsidTr="002F4234">
        <w:tc>
          <w:tcPr>
            <w:tcW w:w="9520" w:type="dxa"/>
          </w:tcPr>
          <w:p w14:paraId="547BC007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Procesy planowania i znaczenie aktów planistycznych w działalności administracji publicznej</w:t>
            </w:r>
          </w:p>
        </w:tc>
      </w:tr>
      <w:tr w:rsidR="00E71A24" w:rsidRPr="00CC03E9" w14:paraId="1E6CD1EC" w14:textId="77777777" w:rsidTr="002F4234">
        <w:tc>
          <w:tcPr>
            <w:tcW w:w="9520" w:type="dxa"/>
          </w:tcPr>
          <w:p w14:paraId="7340F7BC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  <w:tr w:rsidR="00E71A24" w:rsidRPr="00CC03E9" w14:paraId="498B8FBC" w14:textId="77777777" w:rsidTr="002F4234">
        <w:tc>
          <w:tcPr>
            <w:tcW w:w="9520" w:type="dxa"/>
          </w:tcPr>
          <w:p w14:paraId="4FBE107E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w:rsidR="00E71A24" w:rsidRPr="00CC03E9" w14:paraId="06BBD422" w14:textId="77777777" w:rsidTr="002F4234">
        <w:tc>
          <w:tcPr>
            <w:tcW w:w="9520" w:type="dxa"/>
          </w:tcPr>
          <w:p w14:paraId="0A15F099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Problematyka rozwoju administracji elektronicznej</w:t>
            </w:r>
          </w:p>
        </w:tc>
      </w:tr>
      <w:tr w:rsidR="00E71A24" w:rsidRPr="00CC03E9" w14:paraId="371BBA2B" w14:textId="77777777" w:rsidTr="002F4234">
        <w:tc>
          <w:tcPr>
            <w:tcW w:w="9520" w:type="dxa"/>
          </w:tcPr>
          <w:p w14:paraId="6EC5D8D1" w14:textId="77777777" w:rsidR="00E71A24" w:rsidRPr="00CC03E9" w:rsidRDefault="00E71A24" w:rsidP="0065404D">
            <w:pPr>
              <w:pStyle w:val="Akapitzlist"/>
              <w:spacing w:after="0" w:line="240" w:lineRule="auto"/>
              <w:ind w:left="63" w:firstLine="2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Patologie organizacyjne w administracji publicznej</w:t>
            </w:r>
          </w:p>
        </w:tc>
      </w:tr>
    </w:tbl>
    <w:p w14:paraId="65D8587F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6741A278" w:rsidR="0085747A" w:rsidRPr="00CC03E9" w:rsidRDefault="0065404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CC03E9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CC03E9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3D51DBF5" w:rsidR="00E960BB" w:rsidRPr="00CC03E9" w:rsidRDefault="00E71A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b w:val="0"/>
          <w:i/>
          <w:smallCaps w:val="0"/>
          <w:sz w:val="20"/>
          <w:szCs w:val="20"/>
        </w:rPr>
        <w:t>Ćwiczenia konwersatoryjne: analiza tekstów z dyskusją, metoda projektów (projekt badawczy, praktyczny), praca w grupach (rozwiązywanie zadań, dyskusja).</w:t>
      </w:r>
    </w:p>
    <w:p w14:paraId="2F33D2BA" w14:textId="77777777" w:rsidR="00E960BB" w:rsidRPr="00CC03E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CC03E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 xml:space="preserve">4. </w:t>
      </w:r>
      <w:r w:rsidR="0085747A" w:rsidRPr="00CC03E9">
        <w:rPr>
          <w:rFonts w:ascii="Corbel" w:hAnsi="Corbel"/>
          <w:smallCaps w:val="0"/>
          <w:szCs w:val="24"/>
        </w:rPr>
        <w:t>METODY I KRYTERIA OCENY</w:t>
      </w:r>
      <w:r w:rsidR="009F4610" w:rsidRPr="00CC03E9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CC03E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CC03E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C03E9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C03E9" w14:paraId="226D9E85" w14:textId="77777777" w:rsidTr="00E71A24">
        <w:tc>
          <w:tcPr>
            <w:tcW w:w="1962" w:type="dxa"/>
            <w:vAlign w:val="center"/>
          </w:tcPr>
          <w:p w14:paraId="40623A34" w14:textId="77777777" w:rsidR="0085747A" w:rsidRPr="00CC03E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CC03E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CC03E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C03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CC03E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CC03E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71A24" w:rsidRPr="00CC03E9" w14:paraId="38026719" w14:textId="77777777" w:rsidTr="00E71A24">
        <w:tc>
          <w:tcPr>
            <w:tcW w:w="1962" w:type="dxa"/>
          </w:tcPr>
          <w:p w14:paraId="0FCCA7C5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94CD74E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53ECA1A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3F8DA310" w14:textId="77777777" w:rsidTr="00E71A24">
        <w:tc>
          <w:tcPr>
            <w:tcW w:w="1962" w:type="dxa"/>
          </w:tcPr>
          <w:p w14:paraId="4F3A055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FEBE3F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1794B919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1512294F" w14:textId="77777777" w:rsidTr="00E71A24">
        <w:tc>
          <w:tcPr>
            <w:tcW w:w="1962" w:type="dxa"/>
          </w:tcPr>
          <w:p w14:paraId="37B5726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6F1DDB6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7D36D3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4775D15C" w14:textId="77777777" w:rsidTr="00E71A24">
        <w:tc>
          <w:tcPr>
            <w:tcW w:w="1962" w:type="dxa"/>
          </w:tcPr>
          <w:p w14:paraId="74C76A01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3A8BF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5E1785D3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5247D662" w14:textId="77777777" w:rsidTr="00E71A24">
        <w:tc>
          <w:tcPr>
            <w:tcW w:w="1962" w:type="dxa"/>
          </w:tcPr>
          <w:p w14:paraId="0DED8ADF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CF5355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160B805B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14A9E4CF" w14:textId="77777777" w:rsidTr="00E71A24">
        <w:tc>
          <w:tcPr>
            <w:tcW w:w="1962" w:type="dxa"/>
          </w:tcPr>
          <w:p w14:paraId="28F857B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A494FA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981D3DF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46237CFD" w14:textId="77777777" w:rsidTr="00E71A24">
        <w:tc>
          <w:tcPr>
            <w:tcW w:w="1962" w:type="dxa"/>
          </w:tcPr>
          <w:p w14:paraId="54BBA806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E29CB51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469B3CC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3E95A788" w14:textId="77777777" w:rsidTr="00E71A24">
        <w:tc>
          <w:tcPr>
            <w:tcW w:w="1962" w:type="dxa"/>
          </w:tcPr>
          <w:p w14:paraId="5A7ED49E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EAFA20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2E74D8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176E6029" w14:textId="77777777" w:rsidTr="00E71A24">
        <w:tc>
          <w:tcPr>
            <w:tcW w:w="1962" w:type="dxa"/>
          </w:tcPr>
          <w:p w14:paraId="0E48D970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BCA46AD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zajęć, zaliczenie końcowe</w:t>
            </w:r>
          </w:p>
        </w:tc>
        <w:tc>
          <w:tcPr>
            <w:tcW w:w="2117" w:type="dxa"/>
          </w:tcPr>
          <w:p w14:paraId="3A061C09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18000B31" w14:textId="77777777" w:rsidTr="00E71A24">
        <w:tc>
          <w:tcPr>
            <w:tcW w:w="1962" w:type="dxa"/>
          </w:tcPr>
          <w:p w14:paraId="006BC50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172B05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67E359FC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0AA57DBD" w14:textId="77777777" w:rsidTr="00E71A24">
        <w:tc>
          <w:tcPr>
            <w:tcW w:w="1962" w:type="dxa"/>
          </w:tcPr>
          <w:p w14:paraId="54BA06D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7FA4DD69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zajęć, kolokwium, zaliczenie końcowe</w:t>
            </w:r>
          </w:p>
        </w:tc>
        <w:tc>
          <w:tcPr>
            <w:tcW w:w="2117" w:type="dxa"/>
          </w:tcPr>
          <w:p w14:paraId="72CF02A6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45FB0357" w14:textId="77777777" w:rsidTr="00E71A24">
        <w:tc>
          <w:tcPr>
            <w:tcW w:w="1962" w:type="dxa"/>
          </w:tcPr>
          <w:p w14:paraId="09D570A3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5C4EE0CC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12EC2B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0F779ABE" w14:textId="77777777" w:rsidTr="00E71A24">
        <w:tc>
          <w:tcPr>
            <w:tcW w:w="1962" w:type="dxa"/>
          </w:tcPr>
          <w:p w14:paraId="49BBF2A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441" w:type="dxa"/>
          </w:tcPr>
          <w:p w14:paraId="4A58C689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zaliczenie końcowe</w:t>
            </w:r>
          </w:p>
        </w:tc>
        <w:tc>
          <w:tcPr>
            <w:tcW w:w="2117" w:type="dxa"/>
          </w:tcPr>
          <w:p w14:paraId="4AC555C1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654C6692" w14:textId="77777777" w:rsidTr="00E71A24">
        <w:tc>
          <w:tcPr>
            <w:tcW w:w="1962" w:type="dxa"/>
          </w:tcPr>
          <w:p w14:paraId="7A782564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441" w:type="dxa"/>
          </w:tcPr>
          <w:p w14:paraId="6E3F5A45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770D7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CC03E9" w14:paraId="4843B003" w14:textId="77777777" w:rsidTr="00E71A24">
        <w:tc>
          <w:tcPr>
            <w:tcW w:w="1962" w:type="dxa"/>
          </w:tcPr>
          <w:p w14:paraId="3F07CECC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441" w:type="dxa"/>
          </w:tcPr>
          <w:p w14:paraId="2995473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C03E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D90FE5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C03E9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C03E9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CC03E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CC03E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 xml:space="preserve">4.2 </w:t>
      </w:r>
      <w:r w:rsidR="0085747A" w:rsidRPr="00CC03E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C03E9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CC03E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C03E9" w14:paraId="79EB57FB" w14:textId="77777777" w:rsidTr="00923D7D">
        <w:tc>
          <w:tcPr>
            <w:tcW w:w="9670" w:type="dxa"/>
          </w:tcPr>
          <w:p w14:paraId="0064D5A9" w14:textId="77777777" w:rsidR="00E71A24" w:rsidRPr="00CC03E9" w:rsidRDefault="00E71A24" w:rsidP="00E71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aktywny udział w zajęciach, opracowanie zleconych zadań oraz uzyskanie pozytywnej oceny z kolokwium i zaliczenia końcowego przeprowadzonego w formie pisemnej.</w:t>
            </w:r>
          </w:p>
          <w:p w14:paraId="3765646D" w14:textId="77777777" w:rsidR="00E71A24" w:rsidRPr="00CC03E9" w:rsidRDefault="00E71A24" w:rsidP="00E71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Pozytywna ocena oznacza uzyskanie 50% możliwych punktów ze wszystkich możliwych.</w:t>
            </w:r>
          </w:p>
          <w:p w14:paraId="2BB5D64F" w14:textId="47CA6DA2" w:rsidR="0085747A" w:rsidRPr="00CC03E9" w:rsidRDefault="00E71A24" w:rsidP="00E71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wiedzy.</w:t>
            </w:r>
          </w:p>
        </w:tc>
      </w:tr>
    </w:tbl>
    <w:p w14:paraId="549B3CBB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CC03E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C03E9">
        <w:rPr>
          <w:rFonts w:ascii="Corbel" w:hAnsi="Corbel"/>
          <w:b/>
          <w:sz w:val="24"/>
          <w:szCs w:val="24"/>
        </w:rPr>
        <w:t xml:space="preserve">5. </w:t>
      </w:r>
      <w:r w:rsidR="00C61DC5" w:rsidRPr="00CC03E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CC03E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C03E9" w14:paraId="128DDC9A" w14:textId="77777777" w:rsidTr="00E71A24">
        <w:tc>
          <w:tcPr>
            <w:tcW w:w="4902" w:type="dxa"/>
            <w:vAlign w:val="center"/>
          </w:tcPr>
          <w:p w14:paraId="0C6C4330" w14:textId="77777777" w:rsidR="0085747A" w:rsidRPr="00CC03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C03E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C03E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C03E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CC03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C03E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C03E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C03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C03E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71A24" w:rsidRPr="00CC03E9" w14:paraId="02C37FE3" w14:textId="77777777" w:rsidTr="00E71A24">
        <w:tc>
          <w:tcPr>
            <w:tcW w:w="4902" w:type="dxa"/>
          </w:tcPr>
          <w:p w14:paraId="6754C5C7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558AE8B6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71A24" w:rsidRPr="00CC03E9" w14:paraId="2A4AABEF" w14:textId="77777777" w:rsidTr="00E71A24">
        <w:tc>
          <w:tcPr>
            <w:tcW w:w="4902" w:type="dxa"/>
          </w:tcPr>
          <w:p w14:paraId="210DDE64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4D0E63E9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71A24" w:rsidRPr="00CC03E9" w14:paraId="3796D0EB" w14:textId="77777777" w:rsidTr="00E71A24">
        <w:tc>
          <w:tcPr>
            <w:tcW w:w="4902" w:type="dxa"/>
          </w:tcPr>
          <w:p w14:paraId="0DB2B3DD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3C1BBAA9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71A24" w:rsidRPr="00CC03E9" w14:paraId="1ADE6CE7" w14:textId="77777777" w:rsidTr="00E71A24">
        <w:tc>
          <w:tcPr>
            <w:tcW w:w="4902" w:type="dxa"/>
          </w:tcPr>
          <w:p w14:paraId="2FD9881C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4747719D" w14:textId="0ED4B725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71A24" w:rsidRPr="00CC03E9" w14:paraId="071C4E58" w14:textId="77777777" w:rsidTr="00E71A24">
        <w:tc>
          <w:tcPr>
            <w:tcW w:w="4902" w:type="dxa"/>
          </w:tcPr>
          <w:p w14:paraId="62049DBA" w14:textId="77777777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C03E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1182C070" w:rsidR="00E71A24" w:rsidRPr="00CC03E9" w:rsidRDefault="00E71A24" w:rsidP="00E71A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03E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CC03E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C03E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C03E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CC03E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CC03E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 xml:space="preserve">6. </w:t>
      </w:r>
      <w:r w:rsidR="0085747A" w:rsidRPr="00CC03E9">
        <w:rPr>
          <w:rFonts w:ascii="Corbel" w:hAnsi="Corbel"/>
          <w:smallCaps w:val="0"/>
          <w:szCs w:val="24"/>
        </w:rPr>
        <w:t>PRAKTYKI ZAWO</w:t>
      </w:r>
      <w:r w:rsidR="009D3F3B" w:rsidRPr="00CC03E9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CC03E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C03E9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CC03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8314AF6" w:rsidR="0085747A" w:rsidRPr="00CC03E9" w:rsidRDefault="00E71A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C03E9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CC03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1472202" w:rsidR="0085747A" w:rsidRPr="00CC03E9" w:rsidRDefault="00E71A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r w:rsidR="0065404D" w:rsidRPr="00CC03E9">
              <w:rPr>
                <w:rFonts w:ascii="Corbel" w:hAnsi="Corbel"/>
                <w:b w:val="0"/>
                <w:smallCaps w:val="0"/>
                <w:szCs w:val="24"/>
              </w:rPr>
              <w:t>dotyczy</w:t>
            </w:r>
          </w:p>
        </w:tc>
      </w:tr>
    </w:tbl>
    <w:p w14:paraId="0E03DECB" w14:textId="77777777" w:rsidR="003E1941" w:rsidRPr="00CC03E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CC03E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C03E9">
        <w:rPr>
          <w:rFonts w:ascii="Corbel" w:hAnsi="Corbel"/>
          <w:smallCaps w:val="0"/>
          <w:szCs w:val="24"/>
        </w:rPr>
        <w:t xml:space="preserve">7. </w:t>
      </w:r>
      <w:r w:rsidR="0085747A" w:rsidRPr="00CC03E9">
        <w:rPr>
          <w:rFonts w:ascii="Corbel" w:hAnsi="Corbel"/>
          <w:smallCaps w:val="0"/>
          <w:szCs w:val="24"/>
        </w:rPr>
        <w:t>LITERATURA</w:t>
      </w:r>
      <w:r w:rsidRPr="00CC03E9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CC03E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71A24" w:rsidRPr="00CC03E9" w14:paraId="66C280BA" w14:textId="77777777" w:rsidTr="00E71A2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1F7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CAEC9A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J. Zimmermann. Aksjomaty administracji publicznej, Warszawa 2022,</w:t>
            </w:r>
          </w:p>
          <w:p w14:paraId="43E397A7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14:paraId="0D3DB4FE" w14:textId="4892849E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, J. Boć, J. Jeżewski, </w:t>
            </w:r>
            <w:r w:rsidR="009975BA"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Nauka administracji, </w:t>
            </w:r>
            <w:r w:rsidRPr="00CC03E9">
              <w:rPr>
                <w:rFonts w:ascii="Corbel" w:hAnsi="Corbel"/>
                <w:b w:val="0"/>
                <w:smallCaps w:val="0"/>
                <w:szCs w:val="24"/>
              </w:rPr>
              <w:t>Wrocław 2013,</w:t>
            </w:r>
          </w:p>
          <w:p w14:paraId="5816337F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 (red.), Administracja i zarządzanie publiczne. Nauka o współczesnej administracji, Warszawa 2014</w:t>
            </w:r>
          </w:p>
        </w:tc>
      </w:tr>
      <w:tr w:rsidR="00E71A24" w:rsidRPr="00CC03E9" w14:paraId="4631D254" w14:textId="77777777" w:rsidTr="00E71A24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77F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0AA81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, Związki nauki administracji z innymi dyscyplinami, </w:t>
            </w:r>
            <w:hyperlink r:id="rId8" w:history="1">
              <w:r w:rsidRPr="00CC03E9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https://repozytorium.uni.wroc.pl/Content/79122/PDF/40_Wrzosek-S.pdf</w:t>
              </w:r>
            </w:hyperlink>
          </w:p>
          <w:p w14:paraId="0D89E8C3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, Nauka administracji jako subdyscyplina łącząca nauki prawne i nauki o zarządzaniu, Studia Prawnicze KUL, 3/2021,</w:t>
            </w:r>
          </w:p>
          <w:p w14:paraId="54AE59B2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J. Łukasiewicz (red.), Procesy kierowania w administracji publicznej, Rzeszów 2014,</w:t>
            </w:r>
          </w:p>
          <w:p w14:paraId="751AB173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E. Knosala, Decyzje i doradztwo w administracji publicznej, Bytom 2003,</w:t>
            </w:r>
          </w:p>
          <w:p w14:paraId="36CA0038" w14:textId="484EDF4C" w:rsidR="009975BA" w:rsidRPr="00CC03E9" w:rsidRDefault="009975BA" w:rsidP="00997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Deliberatywne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 metody podejmowania decyzji publicznych, [w:] Struktury administracji publicznej; metody, ogniwa, więzi, red. A.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Mezglewski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, Rzeszów 2016, s.7-22</w:t>
            </w:r>
          </w:p>
          <w:p w14:paraId="40706ADD" w14:textId="7E772980" w:rsidR="009975BA" w:rsidRPr="00CC03E9" w:rsidRDefault="009975BA" w:rsidP="00997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</w:p>
          <w:p w14:paraId="4AC5D876" w14:textId="450C03C1" w:rsidR="009975BA" w:rsidRPr="00CC03E9" w:rsidRDefault="009975B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14:paraId="533F2505" w14:textId="77777777" w:rsidR="009975BA" w:rsidRPr="00CC03E9" w:rsidRDefault="009975BA" w:rsidP="00997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K. Dąbrowski, Nauka administracji. Skrypt akademicki, Ryki 2012,</w:t>
            </w:r>
          </w:p>
          <w:p w14:paraId="78F8E51E" w14:textId="4B9259F9" w:rsidR="009975BA" w:rsidRPr="00CC03E9" w:rsidRDefault="009975B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Standardy współpracy z organizacjami pozarządowymi jako wyznacznik dobrych relacji administracji z otoczeniem społecznym, [w:] Standardy współczesnej administracji i prawa administracyjnego, red. Z.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Duniewska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Stahl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Rabiega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-Przyłęcka, Warszawa-Łódź 2019, ss. 147-164,</w:t>
            </w:r>
          </w:p>
          <w:p w14:paraId="1C1689A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Cichorzewska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, D. Kostecki, Kultura organizacyjna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good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CC03E9">
              <w:rPr>
                <w:rFonts w:ascii="Corbel" w:hAnsi="Corbel"/>
                <w:b w:val="0"/>
                <w:smallCaps w:val="0"/>
                <w:szCs w:val="24"/>
              </w:rPr>
              <w:t>governance</w:t>
            </w:r>
            <w:proofErr w:type="spellEnd"/>
            <w:r w:rsidRPr="00CC03E9">
              <w:rPr>
                <w:rFonts w:ascii="Corbel" w:hAnsi="Corbel"/>
                <w:b w:val="0"/>
                <w:smallCaps w:val="0"/>
                <w:szCs w:val="24"/>
              </w:rPr>
              <w:t xml:space="preserve"> w jednostkach administracji publicznej, Lublin 2021,</w:t>
            </w:r>
          </w:p>
          <w:p w14:paraId="27ABB5B1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3E9">
              <w:rPr>
                <w:rFonts w:ascii="Corbel" w:hAnsi="Corbel"/>
                <w:b w:val="0"/>
                <w:smallCaps w:val="0"/>
                <w:szCs w:val="24"/>
              </w:rPr>
              <w:t>M. Ganczar, A. Sytek, Informatyzacja administracji publicznej. Skuteczność regulacji, Warszawa 2021.</w:t>
            </w:r>
          </w:p>
          <w:p w14:paraId="016621F8" w14:textId="77777777" w:rsidR="00E71A24" w:rsidRPr="00CC03E9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11B1F" w14:textId="77777777" w:rsidR="0085747A" w:rsidRPr="00CC03E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CC03E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C03E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C03E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DBC7D" w14:textId="77777777" w:rsidR="008A6566" w:rsidRDefault="008A6566" w:rsidP="00C16ABF">
      <w:pPr>
        <w:spacing w:after="0" w:line="240" w:lineRule="auto"/>
      </w:pPr>
      <w:r>
        <w:separator/>
      </w:r>
    </w:p>
  </w:endnote>
  <w:endnote w:type="continuationSeparator" w:id="0">
    <w:p w14:paraId="56391A7C" w14:textId="77777777" w:rsidR="008A6566" w:rsidRDefault="008A65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618C9" w14:textId="77777777" w:rsidR="008A6566" w:rsidRDefault="008A6566" w:rsidP="00C16ABF">
      <w:pPr>
        <w:spacing w:after="0" w:line="240" w:lineRule="auto"/>
      </w:pPr>
      <w:r>
        <w:separator/>
      </w:r>
    </w:p>
  </w:footnote>
  <w:footnote w:type="continuationSeparator" w:id="0">
    <w:p w14:paraId="2010075C" w14:textId="77777777" w:rsidR="008A6566" w:rsidRDefault="008A6566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CA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7FB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7D0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D00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084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4645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04D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50"/>
    <w:rsid w:val="00884922"/>
    <w:rsid w:val="00885F64"/>
    <w:rsid w:val="00890519"/>
    <w:rsid w:val="008917F9"/>
    <w:rsid w:val="008A45F7"/>
    <w:rsid w:val="008A65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5B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5B3"/>
    <w:rsid w:val="00C766DF"/>
    <w:rsid w:val="00C94B98"/>
    <w:rsid w:val="00CA2B96"/>
    <w:rsid w:val="00CA5089"/>
    <w:rsid w:val="00CB76D7"/>
    <w:rsid w:val="00CC03E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29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24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4E86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09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ozytorium.uni.wroc.pl/Content/79122/PDF/40_Wrzosek-S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F48C0-5692-4524-B71E-C332E902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1434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2023-10-16T11:08:00Z</dcterms:created>
  <dcterms:modified xsi:type="dcterms:W3CDTF">2024-08-22T11:50:00Z</dcterms:modified>
</cp:coreProperties>
</file>